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978A" w14:textId="5CBCC88A" w:rsidR="005E0054" w:rsidRDefault="005E0054" w:rsidP="005E0054">
      <w:pPr>
        <w:pStyle w:val="NoSpacing"/>
      </w:pPr>
      <w:r>
        <w:rPr>
          <w:u w:val="single"/>
        </w:rPr>
        <w:t xml:space="preserve">John SARESSON (alias </w:t>
      </w:r>
      <w:proofErr w:type="gramStart"/>
      <w:r>
        <w:rPr>
          <w:u w:val="single"/>
        </w:rPr>
        <w:t>WYKENHALE)</w:t>
      </w:r>
      <w:r>
        <w:t xml:space="preserve">   </w:t>
      </w:r>
      <w:proofErr w:type="gramEnd"/>
      <w:r>
        <w:t xml:space="preserve">  </w:t>
      </w:r>
      <w:r>
        <w:t>(fl.1</w:t>
      </w:r>
      <w:r>
        <w:t>444-52</w:t>
      </w:r>
      <w:r>
        <w:t>)</w:t>
      </w:r>
    </w:p>
    <w:p w14:paraId="7B254D77" w14:textId="77777777" w:rsidR="005E0054" w:rsidRDefault="005E0054" w:rsidP="005E0054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Massingham, Norfolk.</w:t>
      </w:r>
    </w:p>
    <w:p w14:paraId="6119C13E" w14:textId="77777777" w:rsidR="005E0054" w:rsidRDefault="005E0054" w:rsidP="005E0054">
      <w:pPr>
        <w:pStyle w:val="NoSpacing"/>
      </w:pPr>
    </w:p>
    <w:p w14:paraId="341760D5" w14:textId="77777777" w:rsidR="005E0054" w:rsidRDefault="005E0054" w:rsidP="005E0054">
      <w:pPr>
        <w:pStyle w:val="NoSpacing"/>
      </w:pPr>
    </w:p>
    <w:p w14:paraId="7FEAA823" w14:textId="536CA24C" w:rsidR="005E0054" w:rsidRDefault="005E0054" w:rsidP="005E0054">
      <w:pPr>
        <w:pStyle w:val="NoSpacing"/>
      </w:pPr>
      <w:r>
        <w:tab/>
        <w:t>1</w:t>
      </w:r>
      <w:r>
        <w:t>444</w:t>
      </w:r>
      <w:bookmarkStart w:id="0" w:name="_GoBack"/>
      <w:bookmarkEnd w:id="0"/>
      <w:r>
        <w:tab/>
        <w:t>He became Rector.</w:t>
      </w:r>
    </w:p>
    <w:p w14:paraId="684141F8" w14:textId="77777777" w:rsidR="005E0054" w:rsidRDefault="005E0054" w:rsidP="005E0054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2A8CBFA8" w14:textId="77777777" w:rsidR="005E0054" w:rsidRDefault="005E0054" w:rsidP="005E0054">
      <w:pPr>
        <w:pStyle w:val="NoSpacing"/>
        <w:rPr>
          <w:color w:val="333333"/>
          <w:shd w:val="clear" w:color="auto" w:fill="FFFFFF"/>
        </w:rPr>
      </w:pPr>
    </w:p>
    <w:p w14:paraId="74A14D78" w14:textId="77777777" w:rsidR="005E0054" w:rsidRDefault="005E0054" w:rsidP="005E0054">
      <w:pPr>
        <w:pStyle w:val="NoSpacing"/>
        <w:rPr>
          <w:color w:val="333333"/>
          <w:shd w:val="clear" w:color="auto" w:fill="FFFFFF"/>
        </w:rPr>
      </w:pPr>
    </w:p>
    <w:p w14:paraId="6B25F2B2" w14:textId="77777777" w:rsidR="005E0054" w:rsidRPr="004D6585" w:rsidRDefault="005E0054" w:rsidP="005E0054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5462AA5F" w14:textId="4BFC8D25" w:rsidR="006B2F86" w:rsidRPr="005E0054" w:rsidRDefault="005E0054" w:rsidP="00E71FC3">
      <w:pPr>
        <w:pStyle w:val="NoSpacing"/>
      </w:pPr>
    </w:p>
    <w:sectPr w:rsidR="006B2F86" w:rsidRPr="005E00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287BB" w14:textId="77777777" w:rsidR="005E0054" w:rsidRDefault="005E0054" w:rsidP="00E71FC3">
      <w:pPr>
        <w:spacing w:after="0" w:line="240" w:lineRule="auto"/>
      </w:pPr>
      <w:r>
        <w:separator/>
      </w:r>
    </w:p>
  </w:endnote>
  <w:endnote w:type="continuationSeparator" w:id="0">
    <w:p w14:paraId="1170BDAE" w14:textId="77777777" w:rsidR="005E0054" w:rsidRDefault="005E00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920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EEB02" w14:textId="77777777" w:rsidR="005E0054" w:rsidRDefault="005E0054" w:rsidP="00E71FC3">
      <w:pPr>
        <w:spacing w:after="0" w:line="240" w:lineRule="auto"/>
      </w:pPr>
      <w:r>
        <w:separator/>
      </w:r>
    </w:p>
  </w:footnote>
  <w:footnote w:type="continuationSeparator" w:id="0">
    <w:p w14:paraId="2A21C37C" w14:textId="77777777" w:rsidR="005E0054" w:rsidRDefault="005E00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54"/>
    <w:rsid w:val="001A7C09"/>
    <w:rsid w:val="00577BD5"/>
    <w:rsid w:val="005E005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34E8E"/>
  <w15:chartTrackingRefBased/>
  <w15:docId w15:val="{03C97D07-7E08-4CD6-8744-93373D99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5E00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2019-04-13T10:44:00Z</dcterms:created>
  <dcterms:modified xsi:type="dcterms:W3CDTF">2019-04-13T10:45:00Z</dcterms:modified>
</cp:coreProperties>
</file>